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F184" w14:textId="456CC028" w:rsidR="00D077E9" w:rsidRDefault="00D077E9" w:rsidP="00D70D02"/>
    <w:tbl>
      <w:tblPr>
        <w:tblpPr w:leftFromText="180" w:rightFromText="180" w:vertAnchor="text" w:horzAnchor="margin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</w:tblGrid>
      <w:tr w:rsidR="00D077E9" w14:paraId="3B0D4AFF" w14:textId="77777777" w:rsidTr="00AB02A7">
        <w:trPr>
          <w:trHeight w:val="189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31131B7" w14:textId="3DD8AA35" w:rsidR="00D077E9" w:rsidRDefault="00D077E9" w:rsidP="00AB02A7"/>
          <w:p w14:paraId="65AD0E5F" w14:textId="21A00A3E" w:rsidR="00D077E9" w:rsidRDefault="00D077E9" w:rsidP="00AB02A7"/>
        </w:tc>
      </w:tr>
      <w:tr w:rsidR="00D077E9" w14:paraId="748FFED1" w14:textId="77777777" w:rsidTr="00270C80">
        <w:trPr>
          <w:trHeight w:val="73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D80514E" w14:textId="0797DB09" w:rsidR="001D3664" w:rsidRPr="00BF6CF3" w:rsidRDefault="00BF6CF3" w:rsidP="001D3664">
            <w:pPr>
              <w:rPr>
                <w:rFonts w:ascii="Aptos" w:hAnsi="Aptos"/>
                <w:sz w:val="36"/>
                <w:szCs w:val="28"/>
                <w:lang w:bidi="fr-FR"/>
              </w:rPr>
            </w:pPr>
            <w:r w:rsidRPr="00BF6CF3">
              <w:rPr>
                <w:rFonts w:ascii="Aptos" w:hAnsi="Aptos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1322" behindDoc="0" locked="0" layoutInCell="1" allowOverlap="1" wp14:anchorId="1C9F481D" wp14:editId="29236936">
                      <wp:simplePos x="0" y="0"/>
                      <wp:positionH relativeFrom="column">
                        <wp:posOffset>4730</wp:posOffset>
                      </wp:positionH>
                      <wp:positionV relativeFrom="paragraph">
                        <wp:posOffset>-1715814</wp:posOffset>
                      </wp:positionV>
                      <wp:extent cx="3909848" cy="1813035"/>
                      <wp:effectExtent l="0" t="0" r="0" b="0"/>
                      <wp:wrapNone/>
                      <wp:docPr id="8" name="Zone de text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09848" cy="18130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9CACD9" w14:textId="5D0FE8DC" w:rsidR="00D077E9" w:rsidRPr="00B1443C" w:rsidRDefault="002E19E4" w:rsidP="002E19E4">
                                  <w:pPr>
                                    <w:pStyle w:val="Titre"/>
                                    <w:rPr>
                                      <w:color w:val="auto"/>
                                    </w:rPr>
                                  </w:pPr>
                                  <w:r w:rsidRPr="00B1443C">
                                    <w:rPr>
                                      <w:color w:val="auto"/>
                                      <w:lang w:bidi="fr-FR"/>
                                    </w:rPr>
                                    <w:t xml:space="preserve">RECETTE </w:t>
                                  </w:r>
                                  <w:r w:rsidR="008972A6">
                                    <w:rPr>
                                      <w:color w:val="auto"/>
                                      <w:lang w:bidi="fr-FR"/>
                                    </w:rPr>
                                    <w:t>COUPE</w:t>
                                  </w:r>
                                  <w:r w:rsidR="005C69B8">
                                    <w:rPr>
                                      <w:color w:val="auto"/>
                                      <w:lang w:bidi="fr-FR"/>
                                    </w:rPr>
                                    <w:t xml:space="preserve"> GLACEE PATISSIERE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9F48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8" o:spid="_x0000_s1026" type="#_x0000_t202" style="position:absolute;margin-left:.35pt;margin-top:-135.1pt;width:307.85pt;height:142.75pt;z-index:2516613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" filled="f" stroked="f" strokeweight=".5pt">
                      <v:textbox>
                        <w:txbxContent>
                          <w:p w14:paraId="0D9CACD9" w14:textId="5D0FE8DC" w:rsidR="00D077E9" w:rsidRPr="00B1443C" w:rsidRDefault="002E19E4" w:rsidP="002E19E4">
                            <w:pPr>
                              <w:pStyle w:val="Titre"/>
                              <w:rPr>
                                <w:color w:val="auto"/>
                              </w:rPr>
                            </w:pPr>
                            <w:r w:rsidRPr="00B1443C">
                              <w:rPr>
                                <w:color w:val="auto"/>
                                <w:lang w:bidi="fr-FR"/>
                              </w:rPr>
                              <w:t xml:space="preserve">RECETTE </w:t>
                            </w:r>
                            <w:r w:rsidR="008972A6">
                              <w:rPr>
                                <w:color w:val="auto"/>
                                <w:lang w:bidi="fr-FR"/>
                              </w:rPr>
                              <w:t>COUPE</w:t>
                            </w:r>
                            <w:r w:rsidR="005C69B8">
                              <w:rPr>
                                <w:color w:val="auto"/>
                                <w:lang w:bidi="fr-FR"/>
                              </w:rPr>
                              <w:t xml:space="preserve"> GLACEE PATISSIERE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B78268" w14:textId="13B5BDD3" w:rsidR="001D3664" w:rsidRPr="00BF6CF3" w:rsidRDefault="001D3664" w:rsidP="001D3664">
            <w:pPr>
              <w:rPr>
                <w:rFonts w:ascii="Aptos" w:hAnsi="Aptos"/>
                <w:color w:val="auto"/>
                <w:sz w:val="36"/>
                <w:szCs w:val="28"/>
                <w:lang w:bidi="fr-FR"/>
              </w:rPr>
            </w:pPr>
            <w:r w:rsidRPr="00BF6CF3">
              <w:rPr>
                <w:rFonts w:ascii="Aptos" w:hAnsi="Aptos"/>
                <w:color w:val="auto"/>
                <w:sz w:val="36"/>
                <w:szCs w:val="28"/>
                <w:lang w:bidi="fr-FR"/>
              </w:rPr>
              <w:t xml:space="preserve">NOM : </w:t>
            </w:r>
          </w:p>
          <w:p w14:paraId="6E12C2CB" w14:textId="77777777" w:rsidR="001D3664" w:rsidRPr="00BF6CF3" w:rsidRDefault="001D3664" w:rsidP="001D3664">
            <w:pPr>
              <w:rPr>
                <w:rFonts w:ascii="Aptos" w:hAnsi="Aptos"/>
                <w:color w:val="auto"/>
                <w:sz w:val="36"/>
                <w:szCs w:val="28"/>
                <w:lang w:bidi="fr-FR"/>
              </w:rPr>
            </w:pPr>
            <w:r w:rsidRPr="00BF6CF3">
              <w:rPr>
                <w:rFonts w:ascii="Aptos" w:hAnsi="Aptos"/>
                <w:color w:val="auto"/>
                <w:sz w:val="36"/>
                <w:szCs w:val="28"/>
                <w:lang w:bidi="fr-FR"/>
              </w:rPr>
              <w:t xml:space="preserve">Prénom :  </w:t>
            </w:r>
          </w:p>
          <w:p w14:paraId="4E6276F9" w14:textId="504EC3FC" w:rsidR="00D077E9" w:rsidRDefault="001D3664" w:rsidP="001D3664">
            <w:pPr>
              <w:rPr>
                <w:rFonts w:ascii="Aptos" w:hAnsi="Aptos"/>
                <w:color w:val="auto"/>
                <w:sz w:val="36"/>
                <w:szCs w:val="28"/>
                <w:lang w:bidi="fr-FR"/>
              </w:rPr>
            </w:pPr>
            <w:r w:rsidRPr="00BF6CF3">
              <w:rPr>
                <w:rFonts w:ascii="Aptos" w:hAnsi="Aptos"/>
                <w:color w:val="auto"/>
                <w:sz w:val="36"/>
                <w:szCs w:val="28"/>
                <w:lang w:bidi="fr-FR"/>
              </w:rPr>
              <w:t xml:space="preserve">Ecole : </w:t>
            </w:r>
          </w:p>
          <w:p w14:paraId="7EEE41FC" w14:textId="77777777" w:rsidR="00E00873" w:rsidRDefault="00E00873" w:rsidP="001D3664">
            <w:pPr>
              <w:rPr>
                <w:rFonts w:ascii="Aptos" w:hAnsi="Aptos"/>
                <w:color w:val="auto"/>
                <w:sz w:val="36"/>
                <w:szCs w:val="28"/>
                <w:lang w:bidi="fr-FR"/>
              </w:rPr>
            </w:pPr>
          </w:p>
          <w:p w14:paraId="3761419B" w14:textId="2B20B81E" w:rsidR="00526991" w:rsidRDefault="00526991" w:rsidP="001D3664">
            <w:pPr>
              <w:rPr>
                <w:rFonts w:ascii="Aptos" w:hAnsi="Aptos"/>
                <w:color w:val="auto"/>
                <w:sz w:val="36"/>
                <w:szCs w:val="28"/>
                <w:lang w:bidi="fr-FR"/>
              </w:rPr>
            </w:pPr>
          </w:p>
          <w:p w14:paraId="197ED07B" w14:textId="6B499661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687E6157" w14:textId="78C18D2F" w:rsidR="00526991" w:rsidRDefault="00E00873" w:rsidP="001D3664">
            <w:pPr>
              <w:rPr>
                <w:rFonts w:ascii="Aptos" w:hAnsi="Aptos"/>
                <w:szCs w:val="28"/>
                <w:lang w:bidi="fr-FR"/>
              </w:rPr>
            </w:pPr>
            <w:r w:rsidRPr="00BF6CF3">
              <w:rPr>
                <w:rFonts w:ascii="Aptos" w:hAnsi="Aptos"/>
                <w:noProof/>
                <w:color w:val="auto"/>
              </w:rPr>
              <w:drawing>
                <wp:anchor distT="0" distB="0" distL="114300" distR="114300" simplePos="0" relativeHeight="251658250" behindDoc="0" locked="0" layoutInCell="1" allowOverlap="1" wp14:anchorId="229C90BE" wp14:editId="7B0F5BE6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174625</wp:posOffset>
                  </wp:positionV>
                  <wp:extent cx="3011805" cy="3388995"/>
                  <wp:effectExtent l="0" t="0" r="0" b="1905"/>
                  <wp:wrapNone/>
                  <wp:docPr id="16" name="Image 16" descr="Une image contenant texte, croquis, dessin, Dessin au trai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Une image contenant texte, croquis, dessin, Dessin au trait&#10;&#10;Description générée automatiquement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46" b="10406"/>
                          <a:stretch/>
                        </pic:blipFill>
                        <pic:spPr bwMode="auto">
                          <a:xfrm>
                            <a:off x="0" y="0"/>
                            <a:ext cx="3011805" cy="3388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6B1DD30" w14:textId="3F8083D6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5B1F6F86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6A6B643A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1D69DFD8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524BA65F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4CBDDBA0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3FE68C6E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220B5717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5BA9FA85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51760DE6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5250AE37" w14:textId="77777777" w:rsidR="00526991" w:rsidRDefault="00526991" w:rsidP="001D3664">
            <w:pPr>
              <w:rPr>
                <w:rFonts w:ascii="Aptos" w:hAnsi="Aptos"/>
                <w:szCs w:val="28"/>
                <w:lang w:bidi="fr-FR"/>
              </w:rPr>
            </w:pPr>
          </w:p>
          <w:p w14:paraId="0802F57A" w14:textId="19A8CCAD" w:rsidR="00526991" w:rsidRPr="00BF6CF3" w:rsidRDefault="00526991" w:rsidP="001D3664">
            <w:pPr>
              <w:rPr>
                <w:rFonts w:ascii="Aptos" w:hAnsi="Aptos"/>
                <w:noProof/>
              </w:rPr>
            </w:pPr>
          </w:p>
        </w:tc>
      </w:tr>
      <w:tr w:rsidR="00D077E9" w:rsidRPr="00BF6CF3" w14:paraId="3A3EB159" w14:textId="77777777" w:rsidTr="00AB02A7">
        <w:trPr>
          <w:trHeight w:val="243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rFonts w:ascii="Aptos" w:hAnsi="Aptos"/>
                <w:sz w:val="36"/>
                <w:szCs w:val="36"/>
              </w:rPr>
              <w:id w:val="1080870105"/>
              <w:placeholder>
                <w:docPart w:val="CA80A87D4961457A8A5527882D78FFF4"/>
              </w:placeholder>
              <w15:appearance w15:val="hidden"/>
            </w:sdtPr>
            <w:sdtEndPr>
              <w:rPr>
                <w:color w:val="auto"/>
              </w:rPr>
            </w:sdtEndPr>
            <w:sdtContent>
              <w:p w14:paraId="0E8A265E" w14:textId="1217E505" w:rsidR="00806B00" w:rsidRPr="00BF6CF3" w:rsidRDefault="00806B00" w:rsidP="00AB02A7">
                <w:pPr>
                  <w:rPr>
                    <w:rFonts w:ascii="Aptos" w:hAnsi="Aptos"/>
                    <w:sz w:val="36"/>
                    <w:szCs w:val="36"/>
                  </w:rPr>
                </w:pPr>
              </w:p>
              <w:p w14:paraId="532F8C4A" w14:textId="45B6AE7B" w:rsidR="00D077E9" w:rsidRPr="00BF6CF3" w:rsidRDefault="00F30244" w:rsidP="00AB02A7">
                <w:pPr>
                  <w:rPr>
                    <w:rFonts w:ascii="Aptos" w:hAnsi="Aptos"/>
                    <w:color w:val="auto"/>
                    <w:sz w:val="36"/>
                    <w:szCs w:val="36"/>
                  </w:rPr>
                </w:pPr>
              </w:p>
            </w:sdtContent>
          </w:sdt>
          <w:p w14:paraId="7954E618" w14:textId="6EDA9DB1" w:rsidR="00D077E9" w:rsidRDefault="00D077E9" w:rsidP="00AB02A7">
            <w:pPr>
              <w:rPr>
                <w:rFonts w:ascii="Aptos" w:hAnsi="Aptos"/>
                <w:noProof/>
                <w:sz w:val="36"/>
                <w:szCs w:val="36"/>
              </w:rPr>
            </w:pPr>
            <w:r w:rsidRPr="00BF6CF3">
              <w:rPr>
                <w:rFonts w:ascii="Aptos" w:hAnsi="Aptos"/>
                <w:noProof/>
                <w:sz w:val="36"/>
                <w:szCs w:val="36"/>
                <w:lang w:val="en-US" w:eastAsia="zh-CN"/>
              </w:rPr>
              <mc:AlternateContent>
                <mc:Choice Requires="wps">
                  <w:drawing>
                    <wp:inline distT="0" distB="0" distL="0" distR="0" wp14:anchorId="33018ED5" wp14:editId="18451A1D">
                      <wp:extent cx="1493949" cy="0"/>
                      <wp:effectExtent l="0" t="19050" r="30480" b="19050"/>
                      <wp:docPr id="6" name="Connecteur droit 6" descr="séparateur de text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3949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EDB3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0EAAE9ED" id="Connecteur droit 6" o:spid="_x0000_s1026" alt="séparateur de text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17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" strokecolor="#ffedb3" strokeweight="3pt">
                      <w10:anchorlock/>
                    </v:line>
                  </w:pict>
                </mc:Fallback>
              </mc:AlternateContent>
            </w:r>
          </w:p>
          <w:p w14:paraId="60159E48" w14:textId="77777777" w:rsidR="00060FC2" w:rsidRPr="00BF6CF3" w:rsidRDefault="00060FC2" w:rsidP="00AB02A7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1DD61DB7" w14:textId="31B86A5E" w:rsidR="00D077E9" w:rsidRPr="00BF6CF3" w:rsidRDefault="00F30244" w:rsidP="00AC5A81">
            <w:pPr>
              <w:rPr>
                <w:rFonts w:ascii="Aptos" w:hAnsi="Aptos"/>
                <w:noProof/>
                <w:sz w:val="36"/>
                <w:szCs w:val="36"/>
              </w:rPr>
            </w:pPr>
            <w:sdt>
              <w:sdtPr>
                <w:rPr>
                  <w:rFonts w:ascii="Aptos" w:hAnsi="Aptos"/>
                  <w:color w:val="auto"/>
                  <w:sz w:val="36"/>
                  <w:szCs w:val="36"/>
                </w:rPr>
                <w:id w:val="-1740469667"/>
                <w:placeholder>
                  <w:docPart w:val="BA1590B3F6524007911B32011CC13778"/>
                </w:placeholder>
                <w15:appearance w15:val="hidden"/>
              </w:sdtPr>
              <w:sdtEndPr/>
              <w:sdtContent>
                <w:r w:rsidR="00081897" w:rsidRPr="00BF6CF3">
                  <w:rPr>
                    <w:rFonts w:ascii="Aptos" w:hAnsi="Aptos"/>
                    <w:color w:val="auto"/>
                    <w:sz w:val="36"/>
                    <w:szCs w:val="36"/>
                  </w:rPr>
                  <w:t>« </w:t>
                </w:r>
                <w:r w:rsidR="00BF6CF3" w:rsidRPr="00BF6CF3">
                  <w:rPr>
                    <w:rFonts w:ascii="Aptos" w:hAnsi="Aptos"/>
                    <w:color w:val="auto"/>
                    <w:sz w:val="36"/>
                    <w:szCs w:val="36"/>
                  </w:rPr>
                  <w:t>LA MAGIE DU PRINTEMPS</w:t>
                </w:r>
              </w:sdtContent>
            </w:sdt>
            <w:r w:rsidR="00081897" w:rsidRPr="00BF6CF3">
              <w:rPr>
                <w:rFonts w:ascii="Aptos" w:hAnsi="Aptos"/>
                <w:color w:val="auto"/>
                <w:sz w:val="36"/>
                <w:szCs w:val="36"/>
              </w:rPr>
              <w:t> »</w:t>
            </w:r>
          </w:p>
        </w:tc>
      </w:tr>
    </w:tbl>
    <w:p w14:paraId="6A5D69FD" w14:textId="3F49925F" w:rsidR="00D077E9" w:rsidRPr="00C66718" w:rsidRDefault="00F30244" w:rsidP="00C66718">
      <w:pPr>
        <w:spacing w:after="200"/>
      </w:pPr>
      <w:r>
        <w:rPr>
          <w:noProof/>
          <w:lang w:val="en-US" w:eastAsia="zh-CN"/>
        </w:rPr>
        <w:drawing>
          <wp:anchor distT="0" distB="0" distL="114300" distR="114300" simplePos="0" relativeHeight="251658248" behindDoc="1" locked="0" layoutInCell="1" allowOverlap="1" wp14:anchorId="510476D8" wp14:editId="04A1F309">
            <wp:simplePos x="0" y="0"/>
            <wp:positionH relativeFrom="page">
              <wp:posOffset>-1620318</wp:posOffset>
            </wp:positionH>
            <wp:positionV relativeFrom="paragraph">
              <wp:posOffset>1076778</wp:posOffset>
            </wp:positionV>
            <wp:extent cx="12226290" cy="7757795"/>
            <wp:effectExtent l="0" t="0" r="3810" b="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73" b="2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6290" cy="7757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0C3A" w:rsidRPr="007D76CC">
        <w:rPr>
          <w:noProof/>
          <w:color w:val="FF0000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8F576AA" wp14:editId="1C833B9C">
                <wp:simplePos x="0" y="0"/>
                <wp:positionH relativeFrom="column">
                  <wp:posOffset>-753745</wp:posOffset>
                </wp:positionH>
                <wp:positionV relativeFrom="margin">
                  <wp:posOffset>9277512</wp:posOffset>
                </wp:positionV>
                <wp:extent cx="7760970" cy="527390"/>
                <wp:effectExtent l="0" t="0" r="0" b="6350"/>
                <wp:wrapNone/>
                <wp:docPr id="2" name="Rectangle 2" descr="rectangle coloré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0970" cy="527390"/>
                        </a:xfrm>
                        <a:prstGeom prst="rect">
                          <a:avLst/>
                        </a:prstGeom>
                        <a:solidFill>
                          <a:srgbClr val="FFF5D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2E1D8" id="Rectangle 2" o:spid="_x0000_s1026" alt="rectangle coloré" style="position:absolute;margin-left:-59.35pt;margin-top:730.5pt;width:611.1pt;height:41.55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" fillcolor="#fff5d5" stroked="f" strokeweight="2pt">
                <w10:wrap anchory="margin"/>
              </v:rect>
            </w:pict>
          </mc:Fallback>
        </mc:AlternateContent>
      </w:r>
      <w:r w:rsidR="00E00873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EF288BD" wp14:editId="366BC50E">
                <wp:simplePos x="0" y="0"/>
                <wp:positionH relativeFrom="margin">
                  <wp:posOffset>-121285</wp:posOffset>
                </wp:positionH>
                <wp:positionV relativeFrom="paragraph">
                  <wp:posOffset>9130774</wp:posOffset>
                </wp:positionV>
                <wp:extent cx="6480481" cy="449296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481" cy="449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853560" w14:textId="4767724A" w:rsidR="001D3D81" w:rsidRPr="00E00873" w:rsidRDefault="001D3D81">
                            <w:pPr>
                              <w:rPr>
                                <w:rFonts w:ascii="Aptos" w:hAnsi="Aptos"/>
                              </w:rPr>
                            </w:pPr>
                            <w:r w:rsidRPr="00E00873">
                              <w:rPr>
                                <w:rFonts w:ascii="Aptos" w:hAnsi="Aptos"/>
                              </w:rPr>
                              <w:t>Tous les champs sont obligatoires afin que la candidat</w:t>
                            </w:r>
                            <w:r w:rsidR="00C26E9D" w:rsidRPr="00E00873">
                              <w:rPr>
                                <w:rFonts w:ascii="Aptos" w:hAnsi="Aptos"/>
                              </w:rPr>
                              <w:t>ure soit comptabilisée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F288BD" id="_x0000_t202" coordsize="21600,21600" o:spt="202" path="m,l,21600r21600,l21600,xe">
                <v:stroke joinstyle="miter"/>
                <v:path gradientshapeok="t" o:connecttype="rect"/>
              </v:shapetype>
              <v:shape id="Zone de texte 21" o:spid="_x0000_s1027" type="#_x0000_t202" style="position:absolute;margin-left:-9.55pt;margin-top:718.95pt;width:510.25pt;height:35.4pt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" filled="f" stroked="f" strokeweight=".5pt">
                <v:textbox>
                  <w:txbxContent>
                    <w:p w14:paraId="3C853560" w14:textId="4767724A" w:rsidR="001D3D81" w:rsidRPr="00E00873" w:rsidRDefault="001D3D81">
                      <w:pPr>
                        <w:rPr>
                          <w:rFonts w:ascii="Aptos" w:hAnsi="Aptos"/>
                        </w:rPr>
                      </w:pPr>
                      <w:r w:rsidRPr="00E00873">
                        <w:rPr>
                          <w:rFonts w:ascii="Aptos" w:hAnsi="Aptos"/>
                        </w:rPr>
                        <w:t>Tous les champs sont obligatoires afin que la candidat</w:t>
                      </w:r>
                      <w:r w:rsidR="00C26E9D" w:rsidRPr="00E00873">
                        <w:rPr>
                          <w:rFonts w:ascii="Aptos" w:hAnsi="Aptos"/>
                        </w:rPr>
                        <w:t>ure soit comptabilisée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0873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09B22D54" wp14:editId="64A37F4A">
                <wp:simplePos x="0" y="0"/>
                <wp:positionH relativeFrom="column">
                  <wp:posOffset>-200222</wp:posOffset>
                </wp:positionH>
                <wp:positionV relativeFrom="page">
                  <wp:posOffset>1434662</wp:posOffset>
                </wp:positionV>
                <wp:extent cx="3938905" cy="8040020"/>
                <wp:effectExtent l="0" t="0" r="4445" b="0"/>
                <wp:wrapNone/>
                <wp:docPr id="3" name="Rectangle 3" descr="rectangle blanc pour le texte sur la couvertu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8905" cy="80400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72A300" w14:textId="77777777" w:rsidR="00BA4B5A" w:rsidRPr="001D3664" w:rsidRDefault="00BA4B5A" w:rsidP="00BA4B5A">
                            <w:pPr>
                              <w:rPr>
                                <w:sz w:val="18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22D54" id="Rectangle 3" o:spid="_x0000_s1028" alt="rectangle blanc pour le texte sur la couverture" style="position:absolute;margin-left:-15.75pt;margin-top:112.95pt;width:310.15pt;height:633.05pt;z-index:-2516582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" fillcolor="white [3212]" stroked="f" strokeweight="2pt">
                <v:textbox>
                  <w:txbxContent>
                    <w:p w14:paraId="0A72A300" w14:textId="77777777" w:rsidR="00BA4B5A" w:rsidRPr="001D3664" w:rsidRDefault="00BA4B5A" w:rsidP="00BA4B5A">
                      <w:pPr>
                        <w:rPr>
                          <w:sz w:val="18"/>
                          <w:szCs w:val="1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="00D077E9">
        <w:rPr>
          <w:lang w:bidi="fr-FR"/>
        </w:rPr>
        <w:br w:type="page"/>
      </w:r>
    </w:p>
    <w:tbl>
      <w:tblPr>
        <w:tblW w:w="10005" w:type="dxa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5"/>
      </w:tblGrid>
      <w:tr w:rsidR="00D077E9" w:rsidRPr="007D76CC" w14:paraId="7ED347DC" w14:textId="77777777" w:rsidTr="000A2EE9">
        <w:trPr>
          <w:trHeight w:val="839"/>
        </w:trPr>
        <w:tc>
          <w:tcPr>
            <w:tcW w:w="10005" w:type="dxa"/>
          </w:tcPr>
          <w:p w14:paraId="05934BE5" w14:textId="314CB845" w:rsidR="00DF027C" w:rsidRPr="000A2EE9" w:rsidRDefault="00DF027C" w:rsidP="000A2EE9">
            <w:pPr>
              <w:pStyle w:val="Titre2"/>
              <w:rPr>
                <w:sz w:val="8"/>
                <w:szCs w:val="4"/>
              </w:rPr>
            </w:pPr>
          </w:p>
        </w:tc>
      </w:tr>
    </w:tbl>
    <w:p w14:paraId="0F7BB8C6" w14:textId="799BC19D" w:rsidR="00A6546C" w:rsidRDefault="00F30244" w:rsidP="00270AED"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791C9C9" wp14:editId="012B7DED">
                <wp:simplePos x="0" y="0"/>
                <wp:positionH relativeFrom="margin">
                  <wp:posOffset>2682993</wp:posOffset>
                </wp:positionH>
                <wp:positionV relativeFrom="paragraph">
                  <wp:posOffset>2603179</wp:posOffset>
                </wp:positionV>
                <wp:extent cx="1348967" cy="393700"/>
                <wp:effectExtent l="0" t="0" r="0" b="635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967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8AE4FF" w14:textId="57557623" w:rsidR="000A2EE9" w:rsidRPr="00E00873" w:rsidRDefault="000A2EE9" w:rsidP="000A2EE9">
                            <w:pPr>
                              <w:jc w:val="center"/>
                              <w:rPr>
                                <w:rFonts w:ascii="Aptos" w:hAnsi="Aptos"/>
                                <w:iCs/>
                                <w:color w:val="auto"/>
                              </w:rPr>
                            </w:pPr>
                            <w:r w:rsidRPr="00E00873">
                              <w:rPr>
                                <w:rFonts w:ascii="Aptos" w:hAnsi="Aptos"/>
                                <w:iCs/>
                                <w:color w:val="auto"/>
                                <w:sz w:val="36"/>
                                <w:szCs w:val="36"/>
                                <w:lang w:bidi="fr-FR"/>
                              </w:rPr>
                              <w:t>Schéma</w:t>
                            </w:r>
                            <w:r w:rsidR="00F30244">
                              <w:rPr>
                                <w:rFonts w:ascii="Aptos" w:hAnsi="Aptos"/>
                                <w:iCs/>
                                <w:color w:val="auto"/>
                                <w:sz w:val="36"/>
                                <w:szCs w:val="36"/>
                                <w:lang w:bidi="fr-FR"/>
                              </w:rPr>
                              <w:t> </w:t>
                            </w:r>
                            <w:r w:rsidRPr="00E00873">
                              <w:rPr>
                                <w:rFonts w:ascii="Aptos" w:hAnsi="Aptos"/>
                                <w:iCs/>
                                <w:color w:val="auto"/>
                                <w:sz w:val="36"/>
                                <w:szCs w:val="36"/>
                                <w:lang w:bidi="fr-FR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91C9C9" id="Zone de texte 7" o:spid="_x0000_s1029" type="#_x0000_t202" style="position:absolute;margin-left:211.25pt;margin-top:204.95pt;width:106.2pt;height:31pt;z-index:25165824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" filled="f" stroked="f" strokeweight=".5pt">
                <v:textbox>
                  <w:txbxContent>
                    <w:p w14:paraId="608AE4FF" w14:textId="57557623" w:rsidR="000A2EE9" w:rsidRPr="00E00873" w:rsidRDefault="000A2EE9" w:rsidP="000A2EE9">
                      <w:pPr>
                        <w:jc w:val="center"/>
                        <w:rPr>
                          <w:rFonts w:ascii="Aptos" w:hAnsi="Aptos"/>
                          <w:iCs/>
                          <w:color w:val="auto"/>
                        </w:rPr>
                      </w:pPr>
                      <w:r w:rsidRPr="00E00873">
                        <w:rPr>
                          <w:rFonts w:ascii="Aptos" w:hAnsi="Aptos"/>
                          <w:iCs/>
                          <w:color w:val="auto"/>
                          <w:sz w:val="36"/>
                          <w:szCs w:val="36"/>
                          <w:lang w:bidi="fr-FR"/>
                        </w:rPr>
                        <w:t>Schéma</w:t>
                      </w:r>
                      <w:r w:rsidR="00F30244">
                        <w:rPr>
                          <w:rFonts w:ascii="Aptos" w:hAnsi="Aptos"/>
                          <w:iCs/>
                          <w:color w:val="auto"/>
                          <w:sz w:val="36"/>
                          <w:szCs w:val="36"/>
                          <w:lang w:bidi="fr-FR"/>
                        </w:rPr>
                        <w:t> </w:t>
                      </w:r>
                      <w:r w:rsidRPr="00E00873">
                        <w:rPr>
                          <w:rFonts w:ascii="Aptos" w:hAnsi="Aptos"/>
                          <w:iCs/>
                          <w:color w:val="auto"/>
                          <w:sz w:val="36"/>
                          <w:szCs w:val="36"/>
                          <w:lang w:bidi="fr-FR"/>
                        </w:rPr>
                        <w:t xml:space="preserve">: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 w:val="0"/>
          <w:bCs/>
          <w:noProof/>
          <w:color w:val="auto"/>
          <w:sz w:val="40"/>
          <w:lang w:bidi="fr-FR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2C88FEB" wp14:editId="40B15056">
                <wp:simplePos x="0" y="0"/>
                <wp:positionH relativeFrom="margin">
                  <wp:posOffset>319443</wp:posOffset>
                </wp:positionH>
                <wp:positionV relativeFrom="paragraph">
                  <wp:posOffset>6423660</wp:posOffset>
                </wp:positionV>
                <wp:extent cx="1041149" cy="441325"/>
                <wp:effectExtent l="0" t="0" r="26035" b="1587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149" cy="441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B28B654" w14:textId="2D1A4C99" w:rsidR="00A01165" w:rsidRPr="00E00873" w:rsidRDefault="00A01165" w:rsidP="00CC5824">
                            <w:pPr>
                              <w:jc w:val="center"/>
                              <w:rPr>
                                <w:rFonts w:ascii="Aptos" w:hAnsi="Aptos"/>
                                <w:sz w:val="36"/>
                                <w:szCs w:val="36"/>
                              </w:rPr>
                            </w:pPr>
                            <w:r w:rsidRPr="00E00873">
                              <w:rPr>
                                <w:rFonts w:ascii="Aptos" w:hAnsi="Aptos"/>
                                <w:sz w:val="36"/>
                                <w:szCs w:val="36"/>
                              </w:rPr>
                              <w:t>Photo</w:t>
                            </w:r>
                            <w:r w:rsidR="00CC5824" w:rsidRPr="00E00873">
                              <w:rPr>
                                <w:rFonts w:ascii="Aptos" w:hAnsi="Aptos"/>
                                <w:sz w:val="36"/>
                                <w:szCs w:val="36"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88FEB" id="Zone de texte 12" o:spid="_x0000_s1030" type="#_x0000_t202" style="position:absolute;margin-left:25.15pt;margin-top:505.8pt;width:82pt;height:34.75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" fillcolor="white [3201]" strokecolor="white [3212]" strokeweight=".5pt">
                <v:textbox>
                  <w:txbxContent>
                    <w:p w14:paraId="0B28B654" w14:textId="2D1A4C99" w:rsidR="00A01165" w:rsidRPr="00E00873" w:rsidRDefault="00A01165" w:rsidP="00CC5824">
                      <w:pPr>
                        <w:jc w:val="center"/>
                        <w:rPr>
                          <w:rFonts w:ascii="Aptos" w:hAnsi="Aptos"/>
                          <w:sz w:val="36"/>
                          <w:szCs w:val="36"/>
                        </w:rPr>
                      </w:pPr>
                      <w:r w:rsidRPr="00E00873">
                        <w:rPr>
                          <w:rFonts w:ascii="Aptos" w:hAnsi="Aptos"/>
                          <w:sz w:val="36"/>
                          <w:szCs w:val="36"/>
                        </w:rPr>
                        <w:t>Photo</w:t>
                      </w:r>
                      <w:r w:rsidR="00CC5824" w:rsidRPr="00E00873">
                        <w:rPr>
                          <w:rFonts w:ascii="Aptos" w:hAnsi="Aptos"/>
                          <w:sz w:val="36"/>
                          <w:szCs w:val="36"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 w:val="0"/>
          <w:bCs/>
          <w:noProof/>
          <w:color w:val="auto"/>
          <w:sz w:val="40"/>
          <w:lang w:bidi="fr-FR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36DCB3C" wp14:editId="37FDBA8B">
                <wp:simplePos x="0" y="0"/>
                <wp:positionH relativeFrom="margin">
                  <wp:posOffset>1408430</wp:posOffset>
                </wp:positionH>
                <wp:positionV relativeFrom="paragraph">
                  <wp:posOffset>6381115</wp:posOffset>
                </wp:positionV>
                <wp:extent cx="3945255" cy="2727960"/>
                <wp:effectExtent l="0" t="0" r="17145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5255" cy="27279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1F3D72" w14:textId="27F754BC" w:rsidR="009328AE" w:rsidRDefault="009328AE" w:rsidP="009328AE">
                            <w:pPr>
                              <w:jc w:val="center"/>
                            </w:pPr>
                            <w:r>
                              <w:t xml:space="preserve">Insérer une photo </w:t>
                            </w:r>
                            <w:r w:rsidR="006F0AB0">
                              <w:t>de la coupe glacée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6DCB3C" id="Rectangle 4" o:spid="_x0000_s1031" style="position:absolute;margin-left:110.9pt;margin-top:502.45pt;width:310.65pt;height:214.8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" filled="f" strokecolor="black [3213]" strokeweight=".25pt">
                <v:textbox>
                  <w:txbxContent>
                    <w:p w14:paraId="4F1F3D72" w14:textId="27F754BC" w:rsidR="009328AE" w:rsidRDefault="009328AE" w:rsidP="009328AE">
                      <w:pPr>
                        <w:jc w:val="center"/>
                      </w:pPr>
                      <w:r>
                        <w:t xml:space="preserve">Insérer une photo </w:t>
                      </w:r>
                      <w:r w:rsidR="006F0AB0">
                        <w:t>de la coupe glacée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7B75BA5" wp14:editId="4ACE1993">
                <wp:simplePos x="0" y="0"/>
                <wp:positionH relativeFrom="margin">
                  <wp:posOffset>233045</wp:posOffset>
                </wp:positionH>
                <wp:positionV relativeFrom="paragraph">
                  <wp:posOffset>2993094</wp:posOffset>
                </wp:positionV>
                <wp:extent cx="5897880" cy="3218180"/>
                <wp:effectExtent l="0" t="0" r="26670" b="203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7880" cy="3218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EDB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7AFD2" id="Rectangle 1" o:spid="_x0000_s1026" style="position:absolute;margin-left:18.35pt;margin-top:235.7pt;width:464.4pt;height:253.4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" filled="f" strokecolor="#ffedb3" strokeweight="2pt">
                <w10:wrap anchorx="margin"/>
              </v:rect>
            </w:pict>
          </mc:Fallback>
        </mc:AlternateContent>
      </w:r>
      <w:r w:rsidRPr="000A2EE9">
        <w:rPr>
          <w:b w:val="0"/>
          <w:bCs/>
          <w:noProof/>
          <w:color w:val="auto"/>
          <w:sz w:val="40"/>
          <w:lang w:bidi="fr-FR"/>
        </w:rPr>
        <mc:AlternateContent>
          <mc:Choice Requires="wps">
            <w:drawing>
              <wp:anchor distT="0" distB="0" distL="114300" distR="114300" simplePos="0" relativeHeight="251659274" behindDoc="0" locked="0" layoutInCell="1" allowOverlap="1" wp14:anchorId="1599F281" wp14:editId="422765B7">
                <wp:simplePos x="0" y="0"/>
                <wp:positionH relativeFrom="margin">
                  <wp:posOffset>-314105</wp:posOffset>
                </wp:positionH>
                <wp:positionV relativeFrom="paragraph">
                  <wp:posOffset>270736</wp:posOffset>
                </wp:positionV>
                <wp:extent cx="7073265" cy="2301875"/>
                <wp:effectExtent l="0" t="0" r="13335" b="2222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265" cy="230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16BE09" w14:textId="528DEF7D" w:rsidR="001D3664" w:rsidRPr="00E00873" w:rsidRDefault="001D3664" w:rsidP="001D3664">
                            <w:pPr>
                              <w:jc w:val="center"/>
                              <w:rPr>
                                <w:rFonts w:ascii="Aptos" w:hAnsi="Aptos"/>
                                <w:color w:val="auto"/>
                                <w:sz w:val="36"/>
                                <w:szCs w:val="28"/>
                              </w:rPr>
                            </w:pPr>
                            <w:r w:rsidRPr="00E00873">
                              <w:rPr>
                                <w:rFonts w:ascii="Aptos" w:hAnsi="Aptos"/>
                                <w:color w:val="auto"/>
                                <w:sz w:val="36"/>
                                <w:szCs w:val="28"/>
                              </w:rPr>
                              <w:t>Descriptif</w:t>
                            </w:r>
                            <w:r w:rsidR="00E00873" w:rsidRPr="00E00873">
                              <w:rPr>
                                <w:rFonts w:ascii="Aptos" w:hAnsi="Aptos"/>
                                <w:color w:val="auto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Pr="00E00873">
                              <w:rPr>
                                <w:rFonts w:ascii="Aptos" w:hAnsi="Aptos"/>
                                <w:color w:val="auto"/>
                                <w:sz w:val="36"/>
                                <w:szCs w:val="28"/>
                              </w:rPr>
                              <w:t>:</w:t>
                            </w:r>
                          </w:p>
                          <w:p w14:paraId="26E1569B" w14:textId="6DB550EF" w:rsidR="001D3664" w:rsidRPr="00074D36" w:rsidRDefault="001D3664" w:rsidP="001D3664">
                            <w:pPr>
                              <w:jc w:val="center"/>
                              <w:rPr>
                                <w:b w:val="0"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F281" id="Zone de texte 14" o:spid="_x0000_s1032" type="#_x0000_t202" style="position:absolute;margin-left:-24.75pt;margin-top:21.3pt;width:556.95pt;height:181.25pt;z-index:25165927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" fillcolor="white [3201]" strokeweight=".5pt">
                <v:textbox>
                  <w:txbxContent>
                    <w:p w14:paraId="6316BE09" w14:textId="528DEF7D" w:rsidR="001D3664" w:rsidRPr="00E00873" w:rsidRDefault="001D3664" w:rsidP="001D3664">
                      <w:pPr>
                        <w:jc w:val="center"/>
                        <w:rPr>
                          <w:rFonts w:ascii="Aptos" w:hAnsi="Aptos"/>
                          <w:color w:val="auto"/>
                          <w:sz w:val="36"/>
                          <w:szCs w:val="28"/>
                        </w:rPr>
                      </w:pPr>
                      <w:r w:rsidRPr="00E00873">
                        <w:rPr>
                          <w:rFonts w:ascii="Aptos" w:hAnsi="Aptos"/>
                          <w:color w:val="auto"/>
                          <w:sz w:val="36"/>
                          <w:szCs w:val="28"/>
                        </w:rPr>
                        <w:t>Descriptif</w:t>
                      </w:r>
                      <w:r w:rsidR="00E00873" w:rsidRPr="00E00873">
                        <w:rPr>
                          <w:rFonts w:ascii="Aptos" w:hAnsi="Aptos"/>
                          <w:color w:val="auto"/>
                          <w:sz w:val="36"/>
                          <w:szCs w:val="28"/>
                        </w:rPr>
                        <w:t xml:space="preserve"> </w:t>
                      </w:r>
                      <w:r w:rsidRPr="00E00873">
                        <w:rPr>
                          <w:rFonts w:ascii="Aptos" w:hAnsi="Aptos"/>
                          <w:color w:val="auto"/>
                          <w:sz w:val="36"/>
                          <w:szCs w:val="28"/>
                        </w:rPr>
                        <w:t>:</w:t>
                      </w:r>
                    </w:p>
                    <w:p w14:paraId="26E1569B" w14:textId="6DB550EF" w:rsidR="001D3664" w:rsidRPr="00074D36" w:rsidRDefault="001D3664" w:rsidP="001D3664">
                      <w:pPr>
                        <w:jc w:val="center"/>
                        <w:rPr>
                          <w:b w:val="0"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 w:val="0"/>
          <w:bCs/>
          <w:noProof/>
          <w:color w:val="auto"/>
          <w:sz w:val="40"/>
          <w:lang w:bidi="fr-FR"/>
        </w:rPr>
        <mc:AlternateContent>
          <mc:Choice Requires="wps">
            <w:drawing>
              <wp:anchor distT="0" distB="0" distL="114300" distR="114300" simplePos="0" relativeHeight="251660298" behindDoc="0" locked="0" layoutInCell="1" allowOverlap="1" wp14:anchorId="0717B6EC" wp14:editId="7D277C59">
                <wp:simplePos x="0" y="0"/>
                <wp:positionH relativeFrom="column">
                  <wp:posOffset>-329980</wp:posOffset>
                </wp:positionH>
                <wp:positionV relativeFrom="paragraph">
                  <wp:posOffset>-336550</wp:posOffset>
                </wp:positionV>
                <wp:extent cx="7089140" cy="385445"/>
                <wp:effectExtent l="0" t="0" r="16510" b="1460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9140" cy="385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3DAE94" w14:textId="74011E47" w:rsidR="00C66718" w:rsidRPr="00E00873" w:rsidRDefault="005B7EF9">
                            <w:pPr>
                              <w:rPr>
                                <w:rFonts w:ascii="Aptos" w:hAnsi="Aptos"/>
                                <w:sz w:val="36"/>
                                <w:szCs w:val="28"/>
                              </w:rPr>
                            </w:pPr>
                            <w:r w:rsidRPr="00E00873">
                              <w:rPr>
                                <w:rFonts w:ascii="Aptos" w:hAnsi="Aptos"/>
                                <w:sz w:val="36"/>
                                <w:szCs w:val="28"/>
                              </w:rPr>
                              <w:t xml:space="preserve">Nom </w:t>
                            </w:r>
                            <w:r w:rsidR="008D1890" w:rsidRPr="00E00873">
                              <w:rPr>
                                <w:rFonts w:ascii="Aptos" w:hAnsi="Aptos"/>
                                <w:sz w:val="36"/>
                                <w:szCs w:val="28"/>
                              </w:rPr>
                              <w:t>de la coupe glacée</w:t>
                            </w:r>
                            <w:r w:rsidRPr="00E00873">
                              <w:rPr>
                                <w:rFonts w:ascii="Aptos" w:hAnsi="Aptos"/>
                                <w:sz w:val="36"/>
                                <w:szCs w:val="28"/>
                              </w:rPr>
                              <w:t xml:space="preserve"> 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17B6EC" id="Zone de texte 9" o:spid="_x0000_s1033" type="#_x0000_t202" style="position:absolute;margin-left:-26pt;margin-top:-26.5pt;width:558.2pt;height:30.35pt;z-index:251660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" fillcolor="white [3201]" strokeweight=".5pt">
                <v:textbox>
                  <w:txbxContent>
                    <w:p w14:paraId="7C3DAE94" w14:textId="74011E47" w:rsidR="00C66718" w:rsidRPr="00E00873" w:rsidRDefault="005B7EF9">
                      <w:pPr>
                        <w:rPr>
                          <w:rFonts w:ascii="Aptos" w:hAnsi="Aptos"/>
                          <w:sz w:val="36"/>
                          <w:szCs w:val="28"/>
                        </w:rPr>
                      </w:pPr>
                      <w:r w:rsidRPr="00E00873">
                        <w:rPr>
                          <w:rFonts w:ascii="Aptos" w:hAnsi="Aptos"/>
                          <w:sz w:val="36"/>
                          <w:szCs w:val="28"/>
                        </w:rPr>
                        <w:t xml:space="preserve">Nom </w:t>
                      </w:r>
                      <w:r w:rsidR="008D1890" w:rsidRPr="00E00873">
                        <w:rPr>
                          <w:rFonts w:ascii="Aptos" w:hAnsi="Aptos"/>
                          <w:sz w:val="36"/>
                          <w:szCs w:val="28"/>
                        </w:rPr>
                        <w:t>de la coupe glacée</w:t>
                      </w:r>
                      <w:r w:rsidRPr="00E00873">
                        <w:rPr>
                          <w:rFonts w:ascii="Aptos" w:hAnsi="Aptos"/>
                          <w:sz w:val="36"/>
                          <w:szCs w:val="28"/>
                        </w:rPr>
                        <w:t xml:space="preserve"> : </w:t>
                      </w:r>
                    </w:p>
                  </w:txbxContent>
                </v:textbox>
              </v:shape>
            </w:pict>
          </mc:Fallback>
        </mc:AlternateContent>
      </w:r>
      <w:r w:rsidR="008635F1">
        <w:rPr>
          <w:b w:val="0"/>
        </w:rPr>
        <w:br w:type="page"/>
      </w:r>
    </w:p>
    <w:tbl>
      <w:tblPr>
        <w:tblStyle w:val="Grilledutableau"/>
        <w:tblW w:w="10036" w:type="dxa"/>
        <w:tblLook w:val="04A0" w:firstRow="1" w:lastRow="0" w:firstColumn="1" w:lastColumn="0" w:noHBand="0" w:noVBand="1"/>
      </w:tblPr>
      <w:tblGrid>
        <w:gridCol w:w="2509"/>
        <w:gridCol w:w="1602"/>
        <w:gridCol w:w="1277"/>
        <w:gridCol w:w="4648"/>
      </w:tblGrid>
      <w:tr w:rsidR="007D76CC" w14:paraId="56E19CC5" w14:textId="77777777" w:rsidTr="00060FC2">
        <w:trPr>
          <w:trHeight w:val="644"/>
        </w:trPr>
        <w:tc>
          <w:tcPr>
            <w:tcW w:w="2509" w:type="dxa"/>
            <w:shd w:val="clear" w:color="auto" w:fill="FFF5D5"/>
          </w:tcPr>
          <w:p w14:paraId="4788A80D" w14:textId="11707EB4" w:rsidR="007D76CC" w:rsidRPr="00E00873" w:rsidRDefault="007D76CC" w:rsidP="00B1443C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E00873">
              <w:rPr>
                <w:rFonts w:ascii="Aptos" w:hAnsi="Aptos"/>
                <w:color w:val="auto"/>
                <w:sz w:val="32"/>
                <w:szCs w:val="24"/>
              </w:rPr>
              <w:lastRenderedPageBreak/>
              <w:t>Ingrédients</w:t>
            </w:r>
          </w:p>
        </w:tc>
        <w:tc>
          <w:tcPr>
            <w:tcW w:w="1602" w:type="dxa"/>
            <w:shd w:val="clear" w:color="auto" w:fill="FFF5D5"/>
          </w:tcPr>
          <w:p w14:paraId="60A3DE4D" w14:textId="64A9144F" w:rsidR="007D76CC" w:rsidRPr="00E00873" w:rsidRDefault="007D76CC" w:rsidP="00B1443C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E00873">
              <w:rPr>
                <w:rFonts w:ascii="Aptos" w:hAnsi="Aptos"/>
                <w:color w:val="auto"/>
                <w:sz w:val="32"/>
                <w:szCs w:val="24"/>
              </w:rPr>
              <w:t>Quantité</w:t>
            </w:r>
          </w:p>
        </w:tc>
        <w:tc>
          <w:tcPr>
            <w:tcW w:w="1277" w:type="dxa"/>
            <w:shd w:val="clear" w:color="auto" w:fill="FFF5D5"/>
          </w:tcPr>
          <w:p w14:paraId="0994192D" w14:textId="3A737E7B" w:rsidR="007D76CC" w:rsidRPr="00E00873" w:rsidRDefault="007D76CC" w:rsidP="00B1443C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E00873">
              <w:rPr>
                <w:rFonts w:ascii="Aptos" w:hAnsi="Aptos"/>
                <w:color w:val="auto"/>
                <w:sz w:val="32"/>
                <w:szCs w:val="24"/>
              </w:rPr>
              <w:t>Unités</w:t>
            </w:r>
          </w:p>
        </w:tc>
        <w:tc>
          <w:tcPr>
            <w:tcW w:w="4648" w:type="dxa"/>
            <w:shd w:val="clear" w:color="auto" w:fill="FFF5D5"/>
          </w:tcPr>
          <w:p w14:paraId="119687BA" w14:textId="696331F5" w:rsidR="007D76CC" w:rsidRPr="00E00873" w:rsidRDefault="007D76CC" w:rsidP="00B1443C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E00873">
              <w:rPr>
                <w:rFonts w:ascii="Aptos" w:hAnsi="Aptos"/>
                <w:color w:val="auto"/>
                <w:sz w:val="32"/>
                <w:szCs w:val="24"/>
              </w:rPr>
              <w:t>Phases techniques</w:t>
            </w:r>
          </w:p>
        </w:tc>
      </w:tr>
      <w:tr w:rsidR="007D76CC" w14:paraId="25AC8494" w14:textId="77777777" w:rsidTr="00FA0122">
        <w:trPr>
          <w:trHeight w:val="2323"/>
        </w:trPr>
        <w:tc>
          <w:tcPr>
            <w:tcW w:w="2509" w:type="dxa"/>
          </w:tcPr>
          <w:p w14:paraId="5C440E1B" w14:textId="77777777" w:rsidR="007D76CC" w:rsidRPr="00E00873" w:rsidRDefault="007D76CC" w:rsidP="007D76CC">
            <w:pPr>
              <w:textAlignment w:val="baseline"/>
              <w:rPr>
                <w:rFonts w:ascii="Aptos" w:eastAsia="Calibri" w:hAnsi="Aptos"/>
                <w:i/>
                <w:color w:val="000000"/>
                <w:sz w:val="6"/>
                <w:szCs w:val="4"/>
              </w:rPr>
            </w:pPr>
          </w:p>
          <w:p w14:paraId="7E4D8CE5" w14:textId="1E592097" w:rsidR="007D76CC" w:rsidRPr="00E00873" w:rsidRDefault="007D76CC" w:rsidP="007D76CC">
            <w:pPr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</w:pPr>
            <w:r w:rsidRPr="00E00873">
              <w:rPr>
                <w:rFonts w:ascii="Aptos" w:eastAsia="Calibri" w:hAnsi="Aptos"/>
                <w:i/>
                <w:color w:val="000000"/>
                <w:sz w:val="24"/>
              </w:rPr>
              <w:t>Exemple</w:t>
            </w:r>
            <w:r w:rsidRPr="00E00873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 xml:space="preserve"> : </w:t>
            </w:r>
          </w:p>
          <w:p w14:paraId="2848263B" w14:textId="00231A97" w:rsidR="007D76CC" w:rsidRPr="00E00873" w:rsidRDefault="007D76CC" w:rsidP="007D76CC">
            <w:pPr>
              <w:spacing w:after="200"/>
              <w:rPr>
                <w:rFonts w:ascii="Aptos" w:hAnsi="Aptos"/>
                <w:b w:val="0"/>
                <w:bCs/>
                <w:i/>
              </w:rPr>
            </w:pPr>
            <w:r w:rsidRPr="00E00873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 xml:space="preserve">Farine </w:t>
            </w:r>
            <w:r w:rsidRPr="00E00873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br/>
              <w:t>Œufs</w:t>
            </w:r>
          </w:p>
        </w:tc>
        <w:tc>
          <w:tcPr>
            <w:tcW w:w="1602" w:type="dxa"/>
          </w:tcPr>
          <w:p w14:paraId="5DBFCDD3" w14:textId="77777777" w:rsidR="007D76CC" w:rsidRPr="00E00873" w:rsidRDefault="007D76CC" w:rsidP="007D76CC">
            <w:pPr>
              <w:ind w:left="144"/>
              <w:jc w:val="center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Cs w:val="24"/>
              </w:rPr>
            </w:pPr>
          </w:p>
          <w:p w14:paraId="72EF7827" w14:textId="2247EF9F" w:rsidR="007D76CC" w:rsidRPr="00E00873" w:rsidRDefault="007D76CC" w:rsidP="007D76CC">
            <w:pPr>
              <w:spacing w:after="200"/>
              <w:jc w:val="center"/>
              <w:rPr>
                <w:rFonts w:ascii="Aptos" w:hAnsi="Aptos"/>
                <w:b w:val="0"/>
                <w:bCs/>
                <w:i/>
              </w:rPr>
            </w:pPr>
            <w:r w:rsidRPr="00E00873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 xml:space="preserve">650 </w:t>
            </w:r>
            <w:r w:rsidRPr="00E00873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br/>
              <w:t>2</w:t>
            </w:r>
          </w:p>
        </w:tc>
        <w:tc>
          <w:tcPr>
            <w:tcW w:w="1277" w:type="dxa"/>
          </w:tcPr>
          <w:p w14:paraId="3CC07211" w14:textId="77777777" w:rsidR="007D76CC" w:rsidRPr="00E00873" w:rsidRDefault="007D76CC" w:rsidP="007D76CC">
            <w:pPr>
              <w:ind w:left="144"/>
              <w:jc w:val="center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Cs w:val="24"/>
              </w:rPr>
            </w:pPr>
          </w:p>
          <w:p w14:paraId="3DE4BEB5" w14:textId="77777777" w:rsidR="007D76CC" w:rsidRPr="00E00873" w:rsidRDefault="007D76CC" w:rsidP="007D76CC">
            <w:pPr>
              <w:ind w:left="144"/>
              <w:jc w:val="center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</w:pPr>
            <w:r w:rsidRPr="00E00873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>g</w:t>
            </w:r>
          </w:p>
          <w:p w14:paraId="67E15E63" w14:textId="0B74F901" w:rsidR="007D76CC" w:rsidRPr="00E00873" w:rsidRDefault="007D76CC" w:rsidP="007D76CC">
            <w:pPr>
              <w:spacing w:after="200"/>
              <w:jc w:val="center"/>
              <w:rPr>
                <w:rFonts w:ascii="Aptos" w:hAnsi="Aptos"/>
                <w:b w:val="0"/>
                <w:bCs/>
                <w:i/>
              </w:rPr>
            </w:pPr>
            <w:r w:rsidRPr="00E00873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>pièces</w:t>
            </w:r>
          </w:p>
        </w:tc>
        <w:tc>
          <w:tcPr>
            <w:tcW w:w="4648" w:type="dxa"/>
          </w:tcPr>
          <w:p w14:paraId="24324C86" w14:textId="77777777" w:rsidR="00B1443C" w:rsidRPr="00E00873" w:rsidRDefault="00B1443C" w:rsidP="007D76CC">
            <w:pPr>
              <w:ind w:left="144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 w:val="6"/>
                <w:szCs w:val="4"/>
              </w:rPr>
            </w:pPr>
          </w:p>
          <w:p w14:paraId="21814746" w14:textId="7C4CAA68" w:rsidR="007D76CC" w:rsidRPr="00E00873" w:rsidRDefault="007D76CC" w:rsidP="007D76CC">
            <w:pPr>
              <w:ind w:left="144"/>
              <w:textAlignment w:val="baseline"/>
              <w:rPr>
                <w:rFonts w:ascii="Aptos" w:eastAsia="Calibri" w:hAnsi="Aptos"/>
                <w:i/>
                <w:color w:val="000000"/>
                <w:sz w:val="24"/>
              </w:rPr>
            </w:pPr>
            <w:r w:rsidRPr="00E00873">
              <w:rPr>
                <w:rFonts w:ascii="Aptos" w:eastAsia="Calibri" w:hAnsi="Aptos"/>
                <w:i/>
                <w:color w:val="000000"/>
                <w:sz w:val="24"/>
              </w:rPr>
              <w:t>Pâte</w:t>
            </w:r>
          </w:p>
          <w:p w14:paraId="4BEEDD4C" w14:textId="5528EEAC" w:rsidR="007D76CC" w:rsidRPr="00E00873" w:rsidRDefault="007D76CC" w:rsidP="007D76CC">
            <w:pPr>
              <w:ind w:left="144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</w:pPr>
            <w:r w:rsidRPr="00E00873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>Verser la farine, les 2 œufs et mélanger 5 minutes à vitesse lente..</w:t>
            </w:r>
          </w:p>
        </w:tc>
      </w:tr>
      <w:tr w:rsidR="007D76CC" w14:paraId="73FE58CE" w14:textId="77777777" w:rsidTr="00FA0122">
        <w:trPr>
          <w:trHeight w:val="2557"/>
        </w:trPr>
        <w:tc>
          <w:tcPr>
            <w:tcW w:w="2509" w:type="dxa"/>
          </w:tcPr>
          <w:p w14:paraId="6666DEAE" w14:textId="77777777" w:rsidR="007D76CC" w:rsidRPr="00E00873" w:rsidRDefault="007D76CC" w:rsidP="007D76CC">
            <w:pPr>
              <w:spacing w:after="200"/>
              <w:rPr>
                <w:rFonts w:ascii="Aptos" w:hAnsi="Aptos"/>
              </w:rPr>
            </w:pPr>
          </w:p>
        </w:tc>
        <w:tc>
          <w:tcPr>
            <w:tcW w:w="1602" w:type="dxa"/>
          </w:tcPr>
          <w:p w14:paraId="1379ACE7" w14:textId="77777777" w:rsidR="007D76CC" w:rsidRPr="00E00873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1277" w:type="dxa"/>
          </w:tcPr>
          <w:p w14:paraId="3DEADEC7" w14:textId="77777777" w:rsidR="007D76CC" w:rsidRPr="00E00873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4648" w:type="dxa"/>
          </w:tcPr>
          <w:p w14:paraId="76714F5B" w14:textId="77777777" w:rsidR="007D76CC" w:rsidRPr="00E00873" w:rsidRDefault="007D76CC" w:rsidP="007D76CC">
            <w:pPr>
              <w:spacing w:after="200"/>
              <w:rPr>
                <w:rFonts w:ascii="Aptos" w:hAnsi="Aptos"/>
              </w:rPr>
            </w:pPr>
          </w:p>
        </w:tc>
      </w:tr>
      <w:tr w:rsidR="007D76CC" w14:paraId="4180592F" w14:textId="77777777" w:rsidTr="00FA0122">
        <w:trPr>
          <w:trHeight w:val="2759"/>
        </w:trPr>
        <w:tc>
          <w:tcPr>
            <w:tcW w:w="2509" w:type="dxa"/>
          </w:tcPr>
          <w:p w14:paraId="7FA1D5B0" w14:textId="77777777" w:rsidR="007D76CC" w:rsidRPr="00E00873" w:rsidRDefault="007D76CC" w:rsidP="007D76CC">
            <w:pPr>
              <w:spacing w:after="200"/>
              <w:rPr>
                <w:rFonts w:ascii="Aptos" w:hAnsi="Aptos"/>
              </w:rPr>
            </w:pPr>
          </w:p>
        </w:tc>
        <w:tc>
          <w:tcPr>
            <w:tcW w:w="1602" w:type="dxa"/>
          </w:tcPr>
          <w:p w14:paraId="7E8FAEB4" w14:textId="77777777" w:rsidR="007D76CC" w:rsidRPr="00E00873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1277" w:type="dxa"/>
          </w:tcPr>
          <w:p w14:paraId="692E33A3" w14:textId="77777777" w:rsidR="007D76CC" w:rsidRPr="00E00873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4648" w:type="dxa"/>
          </w:tcPr>
          <w:p w14:paraId="2C7FE4FC" w14:textId="77777777" w:rsidR="007D76CC" w:rsidRPr="00E00873" w:rsidRDefault="007D76CC" w:rsidP="007D76CC">
            <w:pPr>
              <w:spacing w:after="200"/>
              <w:rPr>
                <w:rFonts w:ascii="Aptos" w:hAnsi="Aptos"/>
              </w:rPr>
            </w:pPr>
          </w:p>
        </w:tc>
      </w:tr>
      <w:tr w:rsidR="007D76CC" w14:paraId="7FBBA8A1" w14:textId="77777777" w:rsidTr="00FA0122">
        <w:trPr>
          <w:trHeight w:val="3495"/>
        </w:trPr>
        <w:tc>
          <w:tcPr>
            <w:tcW w:w="2509" w:type="dxa"/>
          </w:tcPr>
          <w:p w14:paraId="7A9C4DCD" w14:textId="77777777" w:rsidR="007D76CC" w:rsidRPr="00E00873" w:rsidRDefault="007D76CC" w:rsidP="007D76CC">
            <w:pPr>
              <w:spacing w:after="200"/>
              <w:rPr>
                <w:rFonts w:ascii="Aptos" w:hAnsi="Aptos"/>
              </w:rPr>
            </w:pPr>
          </w:p>
        </w:tc>
        <w:tc>
          <w:tcPr>
            <w:tcW w:w="1602" w:type="dxa"/>
          </w:tcPr>
          <w:p w14:paraId="59619B0C" w14:textId="77777777" w:rsidR="007D76CC" w:rsidRPr="00E00873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1277" w:type="dxa"/>
          </w:tcPr>
          <w:p w14:paraId="1085F2A7" w14:textId="77777777" w:rsidR="007D76CC" w:rsidRPr="00E00873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4648" w:type="dxa"/>
          </w:tcPr>
          <w:p w14:paraId="7DBABB98" w14:textId="77777777" w:rsidR="007D76CC" w:rsidRPr="00E00873" w:rsidRDefault="007D76CC" w:rsidP="007D76CC">
            <w:pPr>
              <w:spacing w:after="200"/>
              <w:rPr>
                <w:rFonts w:ascii="Aptos" w:hAnsi="Aptos"/>
              </w:rPr>
            </w:pPr>
          </w:p>
        </w:tc>
      </w:tr>
    </w:tbl>
    <w:p w14:paraId="0F1DBF86" w14:textId="77777777" w:rsidR="00B1443C" w:rsidRPr="00D70D02" w:rsidRDefault="00B1443C" w:rsidP="00AB02A7">
      <w:pPr>
        <w:spacing w:after="200"/>
      </w:pPr>
    </w:p>
    <w:sectPr w:rsidR="00B1443C" w:rsidRPr="00D70D02" w:rsidSect="00C57D0F">
      <w:headerReference w:type="default" r:id="rId10"/>
      <w:pgSz w:w="11906" w:h="16838" w:code="9"/>
      <w:pgMar w:top="720" w:right="936" w:bottom="720" w:left="936" w:header="0" w:footer="289" w:gutter="0"/>
      <w:pgNumType w:start="1"/>
      <w:cols w:space="720"/>
      <w:titlePg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8276A" w14:textId="77777777" w:rsidR="00FE399A" w:rsidRDefault="00FE399A">
      <w:r>
        <w:separator/>
      </w:r>
    </w:p>
    <w:p w14:paraId="2CECC914" w14:textId="77777777" w:rsidR="00FE399A" w:rsidRDefault="00FE399A"/>
  </w:endnote>
  <w:endnote w:type="continuationSeparator" w:id="0">
    <w:p w14:paraId="53EACAED" w14:textId="77777777" w:rsidR="00FE399A" w:rsidRDefault="00FE399A">
      <w:r>
        <w:continuationSeparator/>
      </w:r>
    </w:p>
    <w:p w14:paraId="7177B66B" w14:textId="77777777" w:rsidR="00FE399A" w:rsidRDefault="00FE399A"/>
  </w:endnote>
  <w:endnote w:type="continuationNotice" w:id="1">
    <w:p w14:paraId="04AFE847" w14:textId="77777777" w:rsidR="00FE399A" w:rsidRDefault="00FE39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3FEA5" w14:textId="77777777" w:rsidR="00FE399A" w:rsidRDefault="00FE399A">
      <w:r>
        <w:separator/>
      </w:r>
    </w:p>
    <w:p w14:paraId="72ECC0FA" w14:textId="77777777" w:rsidR="00FE399A" w:rsidRDefault="00FE399A"/>
  </w:footnote>
  <w:footnote w:type="continuationSeparator" w:id="0">
    <w:p w14:paraId="3DC1492C" w14:textId="77777777" w:rsidR="00FE399A" w:rsidRDefault="00FE399A">
      <w:r>
        <w:continuationSeparator/>
      </w:r>
    </w:p>
    <w:p w14:paraId="3B20E956" w14:textId="77777777" w:rsidR="00FE399A" w:rsidRDefault="00FE399A"/>
  </w:footnote>
  <w:footnote w:type="continuationNotice" w:id="1">
    <w:p w14:paraId="55DAAB39" w14:textId="77777777" w:rsidR="00FE399A" w:rsidRDefault="00FE39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16ABB" w14:textId="77777777" w:rsidR="00074D36" w:rsidRDefault="00074D36"/>
  <w:p w14:paraId="727C56BB" w14:textId="1A81E3B5" w:rsidR="006F0AB0" w:rsidRPr="006F0AB0" w:rsidRDefault="006F0AB0" w:rsidP="006F0AB0">
    <w:pPr>
      <w:jc w:val="center"/>
      <w:rPr>
        <w:rFonts w:ascii="Aptos" w:hAnsi="Aptos"/>
        <w:sz w:val="36"/>
        <w:szCs w:val="36"/>
      </w:rPr>
    </w:pPr>
    <w:r>
      <w:rPr>
        <w:rFonts w:ascii="Aptos" w:hAnsi="Aptos"/>
        <w:sz w:val="36"/>
        <w:szCs w:val="36"/>
      </w:rPr>
      <w:t>RECETTE COUPE GLACEE PATISSIERE</w:t>
    </w:r>
  </w:p>
  <w:p w14:paraId="1D155F27" w14:textId="77777777" w:rsidR="006F0AB0" w:rsidRDefault="006F0AB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attachedTemplate r:id="rId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2A"/>
    <w:rsid w:val="0002482E"/>
    <w:rsid w:val="00050324"/>
    <w:rsid w:val="00060FC2"/>
    <w:rsid w:val="00074D36"/>
    <w:rsid w:val="00081897"/>
    <w:rsid w:val="000A0150"/>
    <w:rsid w:val="000A2EE9"/>
    <w:rsid w:val="000E63C9"/>
    <w:rsid w:val="00112E89"/>
    <w:rsid w:val="00130E9D"/>
    <w:rsid w:val="00150A6D"/>
    <w:rsid w:val="00185B35"/>
    <w:rsid w:val="0019315A"/>
    <w:rsid w:val="001D3664"/>
    <w:rsid w:val="001D3D81"/>
    <w:rsid w:val="001F2BC8"/>
    <w:rsid w:val="001F5F6B"/>
    <w:rsid w:val="00240756"/>
    <w:rsid w:val="00243EBC"/>
    <w:rsid w:val="00246A35"/>
    <w:rsid w:val="00270AED"/>
    <w:rsid w:val="00270C80"/>
    <w:rsid w:val="00284348"/>
    <w:rsid w:val="002A5BB5"/>
    <w:rsid w:val="002A6011"/>
    <w:rsid w:val="002C0A2C"/>
    <w:rsid w:val="002E19E4"/>
    <w:rsid w:val="002F107C"/>
    <w:rsid w:val="002F51F5"/>
    <w:rsid w:val="002F6630"/>
    <w:rsid w:val="00312137"/>
    <w:rsid w:val="00330359"/>
    <w:rsid w:val="00334172"/>
    <w:rsid w:val="0033762F"/>
    <w:rsid w:val="00360494"/>
    <w:rsid w:val="00366C7E"/>
    <w:rsid w:val="00384EA3"/>
    <w:rsid w:val="003A39A1"/>
    <w:rsid w:val="003B0E39"/>
    <w:rsid w:val="003B4328"/>
    <w:rsid w:val="003C2191"/>
    <w:rsid w:val="003D3863"/>
    <w:rsid w:val="004110DE"/>
    <w:rsid w:val="0044085A"/>
    <w:rsid w:val="00464BFB"/>
    <w:rsid w:val="004777A6"/>
    <w:rsid w:val="004A0C3A"/>
    <w:rsid w:val="004B21A5"/>
    <w:rsid w:val="004F3039"/>
    <w:rsid w:val="005037F0"/>
    <w:rsid w:val="00516A86"/>
    <w:rsid w:val="00526991"/>
    <w:rsid w:val="005275F6"/>
    <w:rsid w:val="00532541"/>
    <w:rsid w:val="00572102"/>
    <w:rsid w:val="005B482A"/>
    <w:rsid w:val="005B7EF9"/>
    <w:rsid w:val="005C69B8"/>
    <w:rsid w:val="005D1B7B"/>
    <w:rsid w:val="005D4FDD"/>
    <w:rsid w:val="005E542D"/>
    <w:rsid w:val="005F126A"/>
    <w:rsid w:val="005F1BB0"/>
    <w:rsid w:val="0061108C"/>
    <w:rsid w:val="00616AD3"/>
    <w:rsid w:val="006423C5"/>
    <w:rsid w:val="00647CD0"/>
    <w:rsid w:val="00656C4D"/>
    <w:rsid w:val="00671BFA"/>
    <w:rsid w:val="00674CCF"/>
    <w:rsid w:val="006E5716"/>
    <w:rsid w:val="006F0AB0"/>
    <w:rsid w:val="007302B3"/>
    <w:rsid w:val="00730733"/>
    <w:rsid w:val="00730E3A"/>
    <w:rsid w:val="00736AAF"/>
    <w:rsid w:val="007534ED"/>
    <w:rsid w:val="00762D8B"/>
    <w:rsid w:val="00765B2A"/>
    <w:rsid w:val="00780EEE"/>
    <w:rsid w:val="00783A34"/>
    <w:rsid w:val="007947B1"/>
    <w:rsid w:val="007C6B52"/>
    <w:rsid w:val="007D16C5"/>
    <w:rsid w:val="007D76CC"/>
    <w:rsid w:val="007F7D6D"/>
    <w:rsid w:val="00806B00"/>
    <w:rsid w:val="0085212B"/>
    <w:rsid w:val="00862FE4"/>
    <w:rsid w:val="008635F1"/>
    <w:rsid w:val="0086389A"/>
    <w:rsid w:val="0087605E"/>
    <w:rsid w:val="008972A6"/>
    <w:rsid w:val="008B1FEE"/>
    <w:rsid w:val="008D1890"/>
    <w:rsid w:val="008E17E6"/>
    <w:rsid w:val="008E1C3B"/>
    <w:rsid w:val="00903C32"/>
    <w:rsid w:val="0091275B"/>
    <w:rsid w:val="00916B16"/>
    <w:rsid w:val="009173B9"/>
    <w:rsid w:val="009255B4"/>
    <w:rsid w:val="009328AE"/>
    <w:rsid w:val="0093335D"/>
    <w:rsid w:val="0093613E"/>
    <w:rsid w:val="00943026"/>
    <w:rsid w:val="009606E0"/>
    <w:rsid w:val="00966028"/>
    <w:rsid w:val="00966B81"/>
    <w:rsid w:val="00985280"/>
    <w:rsid w:val="009C7720"/>
    <w:rsid w:val="009F65F2"/>
    <w:rsid w:val="00A01165"/>
    <w:rsid w:val="00A23AFA"/>
    <w:rsid w:val="00A31B3E"/>
    <w:rsid w:val="00A45DF0"/>
    <w:rsid w:val="00A532F3"/>
    <w:rsid w:val="00A61747"/>
    <w:rsid w:val="00A6546C"/>
    <w:rsid w:val="00A8489E"/>
    <w:rsid w:val="00A85E29"/>
    <w:rsid w:val="00AA0BEB"/>
    <w:rsid w:val="00AB02A7"/>
    <w:rsid w:val="00AC0D4D"/>
    <w:rsid w:val="00AC29F3"/>
    <w:rsid w:val="00AC5A81"/>
    <w:rsid w:val="00B1443C"/>
    <w:rsid w:val="00B231E5"/>
    <w:rsid w:val="00B3673D"/>
    <w:rsid w:val="00BA4436"/>
    <w:rsid w:val="00BA4B5A"/>
    <w:rsid w:val="00BF6CF3"/>
    <w:rsid w:val="00C02B87"/>
    <w:rsid w:val="00C17E41"/>
    <w:rsid w:val="00C26E9D"/>
    <w:rsid w:val="00C30594"/>
    <w:rsid w:val="00C4086D"/>
    <w:rsid w:val="00C57D0F"/>
    <w:rsid w:val="00C66718"/>
    <w:rsid w:val="00C9708F"/>
    <w:rsid w:val="00CA1896"/>
    <w:rsid w:val="00CA30DA"/>
    <w:rsid w:val="00CB5B28"/>
    <w:rsid w:val="00CC3E8F"/>
    <w:rsid w:val="00CC5824"/>
    <w:rsid w:val="00CF5371"/>
    <w:rsid w:val="00D0115C"/>
    <w:rsid w:val="00D0323A"/>
    <w:rsid w:val="00D0559F"/>
    <w:rsid w:val="00D064C7"/>
    <w:rsid w:val="00D077E9"/>
    <w:rsid w:val="00D11957"/>
    <w:rsid w:val="00D12884"/>
    <w:rsid w:val="00D42CB7"/>
    <w:rsid w:val="00D5413D"/>
    <w:rsid w:val="00D570A9"/>
    <w:rsid w:val="00D70D02"/>
    <w:rsid w:val="00D770C7"/>
    <w:rsid w:val="00D86945"/>
    <w:rsid w:val="00D90290"/>
    <w:rsid w:val="00DA1AB5"/>
    <w:rsid w:val="00DD152F"/>
    <w:rsid w:val="00DE213F"/>
    <w:rsid w:val="00DF027C"/>
    <w:rsid w:val="00E00873"/>
    <w:rsid w:val="00E00A32"/>
    <w:rsid w:val="00E16849"/>
    <w:rsid w:val="00E22ACD"/>
    <w:rsid w:val="00E43020"/>
    <w:rsid w:val="00E455A0"/>
    <w:rsid w:val="00E527E8"/>
    <w:rsid w:val="00E620B0"/>
    <w:rsid w:val="00E81B40"/>
    <w:rsid w:val="00ED1CD6"/>
    <w:rsid w:val="00EE597B"/>
    <w:rsid w:val="00EF555B"/>
    <w:rsid w:val="00F027BB"/>
    <w:rsid w:val="00F11DCF"/>
    <w:rsid w:val="00F162EA"/>
    <w:rsid w:val="00F30244"/>
    <w:rsid w:val="00F52D27"/>
    <w:rsid w:val="00F767F1"/>
    <w:rsid w:val="00F83527"/>
    <w:rsid w:val="00FA0122"/>
    <w:rsid w:val="00FB26E1"/>
    <w:rsid w:val="00FC3F34"/>
    <w:rsid w:val="00FD583F"/>
    <w:rsid w:val="00FD7488"/>
    <w:rsid w:val="00FE399A"/>
    <w:rsid w:val="00FF16B4"/>
    <w:rsid w:val="00FF42D2"/>
    <w:rsid w:val="00FF682E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35A2B"/>
  <w15:docId w15:val="{79678CB6-5EDC-4BE0-BA36-A42073DB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212745" w:themeColor="text2"/>
      <w:sz w:val="28"/>
      <w:szCs w:val="22"/>
    </w:rPr>
  </w:style>
  <w:style w:type="paragraph" w:styleId="Titre1">
    <w:name w:val="heading 1"/>
    <w:basedOn w:val="Normal"/>
    <w:link w:val="Titre1C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181D33" w:themeColor="text2" w:themeShade="BF"/>
      <w:kern w:val="28"/>
      <w:sz w:val="52"/>
      <w:szCs w:val="32"/>
    </w:rPr>
  </w:style>
  <w:style w:type="paragraph" w:styleId="Titre2">
    <w:name w:val="heading 2"/>
    <w:basedOn w:val="Normal"/>
    <w:next w:val="Normal"/>
    <w:link w:val="Titre2C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reCar">
    <w:name w:val="Titre Car"/>
    <w:basedOn w:val="Policepardfaut"/>
    <w:link w:val="Titre"/>
    <w:uiPriority w:val="1"/>
    <w:rsid w:val="00D86945"/>
    <w:rPr>
      <w:rFonts w:asciiTheme="majorHAnsi" w:eastAsiaTheme="majorEastAsia" w:hAnsiTheme="majorHAnsi" w:cstheme="majorBidi"/>
      <w:b/>
      <w:bCs/>
      <w:color w:val="212745" w:themeColor="text2"/>
      <w:sz w:val="72"/>
      <w:szCs w:val="52"/>
    </w:rPr>
  </w:style>
  <w:style w:type="paragraph" w:styleId="Sous-titre">
    <w:name w:val="Subtitle"/>
    <w:basedOn w:val="Normal"/>
    <w:link w:val="Sous-titreC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ous-titreCar">
    <w:name w:val="Sous-titre Car"/>
    <w:basedOn w:val="Policepardfaut"/>
    <w:link w:val="Sous-titre"/>
    <w:uiPriority w:val="2"/>
    <w:rsid w:val="00D86945"/>
    <w:rPr>
      <w:rFonts w:eastAsiaTheme="minorEastAsia"/>
      <w:caps/>
      <w:color w:val="212745" w:themeColor="text2"/>
      <w:spacing w:val="20"/>
      <w:sz w:val="32"/>
      <w:szCs w:val="22"/>
    </w:rPr>
  </w:style>
  <w:style w:type="character" w:customStyle="1" w:styleId="Titre1Car">
    <w:name w:val="Titre 1 Car"/>
    <w:basedOn w:val="Policepardfaut"/>
    <w:link w:val="Titre1"/>
    <w:uiPriority w:val="4"/>
    <w:rsid w:val="00D077E9"/>
    <w:rPr>
      <w:rFonts w:asciiTheme="majorHAnsi" w:eastAsiaTheme="majorEastAsia" w:hAnsiTheme="majorHAnsi" w:cstheme="majorBidi"/>
      <w:b/>
      <w:color w:val="181D33" w:themeColor="text2" w:themeShade="BF"/>
      <w:kern w:val="28"/>
      <w:sz w:val="52"/>
      <w:szCs w:val="32"/>
    </w:rPr>
  </w:style>
  <w:style w:type="paragraph" w:styleId="En-tte">
    <w:name w:val="header"/>
    <w:basedOn w:val="Normal"/>
    <w:link w:val="En-tteCar"/>
    <w:uiPriority w:val="8"/>
    <w:unhideWhenUsed/>
    <w:rsid w:val="005037F0"/>
  </w:style>
  <w:style w:type="character" w:customStyle="1" w:styleId="En-tteCar">
    <w:name w:val="En-tête Car"/>
    <w:basedOn w:val="Policepardfaut"/>
    <w:link w:val="En-tte"/>
    <w:uiPriority w:val="8"/>
    <w:rsid w:val="0093335D"/>
  </w:style>
  <w:style w:type="paragraph" w:styleId="Pieddepage">
    <w:name w:val="footer"/>
    <w:basedOn w:val="Normal"/>
    <w:link w:val="PieddepageCar"/>
    <w:uiPriority w:val="99"/>
    <w:unhideWhenUsed/>
    <w:rsid w:val="005037F0"/>
  </w:style>
  <w:style w:type="character" w:customStyle="1" w:styleId="PieddepageCar">
    <w:name w:val="Pied de page Car"/>
    <w:basedOn w:val="Policepardfaut"/>
    <w:link w:val="Pieddepage"/>
    <w:uiPriority w:val="99"/>
    <w:rsid w:val="005037F0"/>
    <w:rPr>
      <w:sz w:val="24"/>
      <w:szCs w:val="24"/>
    </w:rPr>
  </w:style>
  <w:style w:type="paragraph" w:customStyle="1" w:styleId="Nom">
    <w:name w:val="Nom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Titre2Car">
    <w:name w:val="Titre 2 Car"/>
    <w:basedOn w:val="Policepardfaut"/>
    <w:link w:val="Titre2"/>
    <w:uiPriority w:val="4"/>
    <w:rsid w:val="00DF027C"/>
    <w:rPr>
      <w:rFonts w:eastAsiaTheme="majorEastAsia" w:cstheme="majorBidi"/>
      <w:color w:val="212745" w:themeColor="text2"/>
      <w:sz w:val="36"/>
      <w:szCs w:val="26"/>
    </w:rPr>
  </w:style>
  <w:style w:type="table" w:styleId="Grilledutableau">
    <w:name w:val="Table Grid"/>
    <w:basedOn w:val="Tableau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unhideWhenUsed/>
    <w:rsid w:val="00D86945"/>
    <w:rPr>
      <w:color w:val="808080"/>
    </w:rPr>
  </w:style>
  <w:style w:type="paragraph" w:customStyle="1" w:styleId="Contenu">
    <w:name w:val="Contenu"/>
    <w:basedOn w:val="Normal"/>
    <w:link w:val="Caractredecontenu"/>
    <w:qFormat/>
    <w:rsid w:val="00DF027C"/>
    <w:rPr>
      <w:b w:val="0"/>
    </w:rPr>
  </w:style>
  <w:style w:type="paragraph" w:customStyle="1" w:styleId="Textedemiseenvidence">
    <w:name w:val="Texte de mise en évidence"/>
    <w:basedOn w:val="Normal"/>
    <w:link w:val="Caractredetextedemiseenvidence"/>
    <w:qFormat/>
    <w:rsid w:val="00DF027C"/>
  </w:style>
  <w:style w:type="character" w:customStyle="1" w:styleId="Caractredecontenu">
    <w:name w:val="Caractère de contenu"/>
    <w:basedOn w:val="Policepardfaut"/>
    <w:link w:val="Contenu"/>
    <w:rsid w:val="00DF027C"/>
    <w:rPr>
      <w:rFonts w:eastAsiaTheme="minorEastAsia"/>
      <w:color w:val="212745" w:themeColor="text2"/>
      <w:sz w:val="28"/>
      <w:szCs w:val="22"/>
    </w:rPr>
  </w:style>
  <w:style w:type="character" w:customStyle="1" w:styleId="Caractredetextedemiseenvidence">
    <w:name w:val="Caractère de texte de mise en évidence"/>
    <w:basedOn w:val="Policepardfaut"/>
    <w:link w:val="Textedemiseenvidence"/>
    <w:rsid w:val="00DF027C"/>
    <w:rPr>
      <w:rFonts w:eastAsiaTheme="minorEastAsia"/>
      <w:b/>
      <w:color w:val="212745" w:themeColor="text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ALGUES\AppData\Roaming\Microsoft\Templates\Rapport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80A87D4961457A8A5527882D78FF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FC9750-EFDF-432F-A502-6926C7376809}"/>
      </w:docPartPr>
      <w:docPartBody>
        <w:p w:rsidR="008C414B" w:rsidRDefault="002C368B">
          <w:pPr>
            <w:pStyle w:val="CA80A87D4961457A8A5527882D78FFF4"/>
          </w:pPr>
          <w:r w:rsidRPr="00D86945">
            <w:rPr>
              <w:rStyle w:val="Sous-titreCar"/>
              <w:b/>
              <w:lang w:bidi="fr-FR"/>
            </w:rPr>
            <w:fldChar w:fldCharType="begin"/>
          </w:r>
          <w:r w:rsidRPr="00D86945">
            <w:rPr>
              <w:rStyle w:val="Sous-titreCar"/>
              <w:lang w:bidi="fr-FR"/>
            </w:rPr>
            <w:instrText xml:space="preserve"> DATE  \@ "MMMM d"  \* MERGEFORMAT </w:instrText>
          </w:r>
          <w:r w:rsidRPr="00D86945">
            <w:rPr>
              <w:rStyle w:val="Sous-titreCar"/>
              <w:b/>
              <w:lang w:bidi="fr-FR"/>
            </w:rPr>
            <w:fldChar w:fldCharType="separate"/>
          </w:r>
          <w:r>
            <w:rPr>
              <w:rStyle w:val="Sous-titreCar"/>
              <w:lang w:bidi="fr-FR"/>
            </w:rPr>
            <w:t>octobre 7</w:t>
          </w:r>
          <w:r w:rsidRPr="00D86945">
            <w:rPr>
              <w:rStyle w:val="Sous-titreCar"/>
              <w:b/>
              <w:lang w:bidi="fr-FR"/>
            </w:rPr>
            <w:fldChar w:fldCharType="end"/>
          </w:r>
        </w:p>
      </w:docPartBody>
    </w:docPart>
    <w:docPart>
      <w:docPartPr>
        <w:name w:val="BA1590B3F6524007911B32011CC137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8782B5-2F3B-4F83-B536-98221AED768C}"/>
      </w:docPartPr>
      <w:docPartBody>
        <w:p w:rsidR="008C414B" w:rsidRDefault="002C368B">
          <w:pPr>
            <w:pStyle w:val="BA1590B3F6524007911B32011CC13778"/>
          </w:pPr>
          <w:r>
            <w:rPr>
              <w:lang w:bidi="fr-FR"/>
            </w:rPr>
            <w:t>NOM DE LA SOCIÉTÉ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8A2"/>
    <w:rsid w:val="002C368B"/>
    <w:rsid w:val="00464BFB"/>
    <w:rsid w:val="005A4168"/>
    <w:rsid w:val="007947B1"/>
    <w:rsid w:val="008C414B"/>
    <w:rsid w:val="00A77B8B"/>
    <w:rsid w:val="00AD653B"/>
    <w:rsid w:val="00D468A2"/>
    <w:rsid w:val="00DA52A8"/>
    <w:rsid w:val="00DD3906"/>
    <w:rsid w:val="00DD7B7F"/>
    <w:rsid w:val="00EB129F"/>
    <w:rsid w:val="00ED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link w:val="Sous-titreCar"/>
    <w:uiPriority w:val="2"/>
    <w:qFormat/>
    <w:pPr>
      <w:framePr w:hSpace="180" w:wrap="around" w:vAnchor="text" w:hAnchor="margin" w:y="1167"/>
      <w:spacing w:after="0" w:line="276" w:lineRule="auto"/>
    </w:pPr>
    <w:rPr>
      <w:caps/>
      <w:color w:val="0E2841" w:themeColor="text2"/>
      <w:spacing w:val="20"/>
      <w:kern w:val="0"/>
      <w:sz w:val="32"/>
      <w:lang w:eastAsia="en-US"/>
      <w14:ligatures w14:val="none"/>
    </w:rPr>
  </w:style>
  <w:style w:type="character" w:customStyle="1" w:styleId="Sous-titreCar">
    <w:name w:val="Sous-titre Car"/>
    <w:basedOn w:val="Policepardfaut"/>
    <w:link w:val="Sous-titre"/>
    <w:uiPriority w:val="2"/>
    <w:rPr>
      <w:caps/>
      <w:color w:val="0E2841" w:themeColor="text2"/>
      <w:spacing w:val="20"/>
      <w:kern w:val="0"/>
      <w:sz w:val="32"/>
      <w:lang w:eastAsia="en-US"/>
      <w14:ligatures w14:val="none"/>
    </w:rPr>
  </w:style>
  <w:style w:type="paragraph" w:customStyle="1" w:styleId="CA80A87D4961457A8A5527882D78FFF4">
    <w:name w:val="CA80A87D4961457A8A5527882D78FFF4"/>
  </w:style>
  <w:style w:type="paragraph" w:customStyle="1" w:styleId="BA1590B3F6524007911B32011CC13778">
    <w:name w:val="BA1590B3F6524007911B32011CC137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Sillage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>per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BD340CAB5B64F93B1DE49E6D734BD" ma:contentTypeVersion="17" ma:contentTypeDescription="Crée un document." ma:contentTypeScope="" ma:versionID="2ae08a1b56c9270a844fed394f6a14ca">
  <xsd:schema xmlns:xsd="http://www.w3.org/2001/XMLSchema" xmlns:xs="http://www.w3.org/2001/XMLSchema" xmlns:p="http://schemas.microsoft.com/office/2006/metadata/properties" xmlns:ns2="0b0ef145-81ad-4828-a783-b9405a7c8827" xmlns:ns3="7c384d4a-2b13-492e-9137-a26c76b83b89" targetNamespace="http://schemas.microsoft.com/office/2006/metadata/properties" ma:root="true" ma:fieldsID="cead80ec1e9c0b571a1caee53b1e54c2" ns2:_="" ns3:_="">
    <xsd:import namespace="0b0ef145-81ad-4828-a783-b9405a7c8827"/>
    <xsd:import namespace="7c384d4a-2b13-492e-9137-a26c76b83b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ef145-81ad-4828-a783-b9405a7c88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80f16e7b-3dad-4e76-95bd-24ba869350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84d4a-2b13-492e-9137-a26c76b83b8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03407dd-b74e-4264-8557-94c4ced764c9}" ma:internalName="TaxCatchAll" ma:showField="CatchAllData" ma:web="7c384d4a-2b13-492e-9137-a26c76b83b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80f16e7b-3dad-4e76-95bd-24ba869350f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0ef145-81ad-4828-a783-b9405a7c8827">
      <Terms xmlns="http://schemas.microsoft.com/office/infopath/2007/PartnerControls"/>
    </lcf76f155ced4ddcb4097134ff3c332f>
    <TaxCatchAll xmlns="7c384d4a-2b13-492e-9137-a26c76b83b89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0FB8B76-47EE-4891-BE2E-5F5DA388E9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E7716E-42D3-41B6-8234-F9DBFB0B87AC}"/>
</file>

<file path=customXml/itemProps4.xml><?xml version="1.0" encoding="utf-8"?>
<ds:datastoreItem xmlns:ds="http://schemas.openxmlformats.org/officeDocument/2006/customXml" ds:itemID="{CF5BB4E0-C4E4-49AA-8683-ACF3A801E350}"/>
</file>

<file path=customXml/itemProps5.xml><?xml version="1.0" encoding="utf-8"?>
<ds:datastoreItem xmlns:ds="http://schemas.openxmlformats.org/officeDocument/2006/customXml" ds:itemID="{FB1E47AB-34A4-49B9-8D06-D97A21CEA47A}"/>
</file>

<file path=customXml/itemProps6.xml><?xml version="1.0" encoding="utf-8"?>
<ds:datastoreItem xmlns:ds="http://schemas.openxmlformats.org/officeDocument/2006/customXml" ds:itemID="{E37963E1-6C40-4F96-99A9-E28D997EB4B6}"/>
</file>

<file path=docMetadata/LabelInfo.xml><?xml version="1.0" encoding="utf-8"?>
<clbl:labelList xmlns:clbl="http://schemas.microsoft.com/office/2020/mipLabelMetadata">
  <clbl:label id="{2a5b38f5-dce1-40db-a33c-303f2dfb669e}" enabled="1" method="Privileged" siteId="{f1a067bb-a10a-4f3a-acca-46fdfd6431b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 </Template>
  <TotalTime>0</TotalTime>
  <Pages>3</Pages>
  <Words>43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Perrine SALGUES</dc:creator>
  <cp:keywords/>
  <cp:lastModifiedBy>Perrine SALGUES</cp:lastModifiedBy>
  <cp:revision>66</cp:revision>
  <cp:lastPrinted>2006-08-02T11:47:00Z</cp:lastPrinted>
  <dcterms:created xsi:type="dcterms:W3CDTF">2024-10-08T03:20:00Z</dcterms:created>
  <dcterms:modified xsi:type="dcterms:W3CDTF">2025-09-04T12:51:00Z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lassificationContentMarkingFooterShapeIds">
    <vt:lpwstr>14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Label_C1_Internal</vt:lpwstr>
  </property>
  <property fmtid="{D5CDD505-2E9C-101B-9397-08002B2CF9AE}" pid="6" name="MSIP_Label_2a5b38f5-dce1-40db-a33c-303f2dfb669e_Enabled">
    <vt:lpwstr>true</vt:lpwstr>
  </property>
  <property fmtid="{D5CDD505-2E9C-101B-9397-08002B2CF9AE}" pid="7" name="MSIP_Label_2a5b38f5-dce1-40db-a33c-303f2dfb669e_SetDate">
    <vt:lpwstr>2024-10-08T14:17:11Z</vt:lpwstr>
  </property>
  <property fmtid="{D5CDD505-2E9C-101B-9397-08002B2CF9AE}" pid="8" name="MSIP_Label_2a5b38f5-dce1-40db-a33c-303f2dfb669e_Method">
    <vt:lpwstr>Privileged</vt:lpwstr>
  </property>
  <property fmtid="{D5CDD505-2E9C-101B-9397-08002B2CF9AE}" pid="9" name="MSIP_Label_2a5b38f5-dce1-40db-a33c-303f2dfb669e_Name">
    <vt:lpwstr>2a5b38f5-dce1-40db-a33c-303f2dfb669e</vt:lpwstr>
  </property>
  <property fmtid="{D5CDD505-2E9C-101B-9397-08002B2CF9AE}" pid="10" name="MSIP_Label_2a5b38f5-dce1-40db-a33c-303f2dfb669e_SiteId">
    <vt:lpwstr>f1a067bb-a10a-4f3a-acca-46fdfd6431b1</vt:lpwstr>
  </property>
  <property fmtid="{D5CDD505-2E9C-101B-9397-08002B2CF9AE}" pid="11" name="MSIP_Label_2a5b38f5-dce1-40db-a33c-303f2dfb669e_ActionId">
    <vt:lpwstr>8a1e3bd0-2e51-4795-9528-5df961cfff96</vt:lpwstr>
  </property>
  <property fmtid="{D5CDD505-2E9C-101B-9397-08002B2CF9AE}" pid="12" name="MSIP_Label_2a5b38f5-dce1-40db-a33c-303f2dfb669e_ContentBits">
    <vt:lpwstr>0</vt:lpwstr>
  </property>
  <property fmtid="{D5CDD505-2E9C-101B-9397-08002B2CF9AE}" pid="13" name="ContentTypeId">
    <vt:lpwstr>0x0101001F7BD340CAB5B64F93B1DE49E6D734BD</vt:lpwstr>
  </property>
</Properties>
</file>